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2341D" w14:textId="77777777" w:rsidR="00F26D14" w:rsidRDefault="00F26D14" w:rsidP="00F26D1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SONNYNG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02060DB0" w14:textId="77777777" w:rsidR="00F26D14" w:rsidRDefault="00F26D14" w:rsidP="00F26D1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Kimbolton, Huntingdonshire. Drover.</w:t>
      </w:r>
    </w:p>
    <w:p w14:paraId="3D47C18D" w14:textId="77777777" w:rsidR="00F26D14" w:rsidRDefault="00F26D14" w:rsidP="00F26D1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4D902F0" w14:textId="77777777" w:rsidR="00F26D14" w:rsidRDefault="00F26D14" w:rsidP="00F26D1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4526AF6" w14:textId="77777777" w:rsidR="00F26D14" w:rsidRDefault="00F26D14" w:rsidP="00F26D1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Pittes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 and four others.</w:t>
      </w:r>
    </w:p>
    <w:p w14:paraId="38DE1491" w14:textId="77777777" w:rsidR="00F26D14" w:rsidRDefault="00F26D14" w:rsidP="00F26D1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324C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AC7D72B" w14:textId="77777777" w:rsidR="00F26D14" w:rsidRDefault="00F26D14" w:rsidP="00F26D1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F9653F5" w14:textId="77777777" w:rsidR="00F26D14" w:rsidRDefault="00F26D14" w:rsidP="00F26D1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51F8E7B" w14:textId="77777777" w:rsidR="00F26D14" w:rsidRDefault="00F26D14" w:rsidP="00F26D1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August 2022</w:t>
      </w:r>
    </w:p>
    <w:p w14:paraId="665000B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1DFB0" w14:textId="77777777" w:rsidR="00F26D14" w:rsidRDefault="00F26D14" w:rsidP="009139A6">
      <w:r>
        <w:separator/>
      </w:r>
    </w:p>
  </w:endnote>
  <w:endnote w:type="continuationSeparator" w:id="0">
    <w:p w14:paraId="4575D155" w14:textId="77777777" w:rsidR="00F26D14" w:rsidRDefault="00F26D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54C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760F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3F5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964D9" w14:textId="77777777" w:rsidR="00F26D14" w:rsidRDefault="00F26D14" w:rsidP="009139A6">
      <w:r>
        <w:separator/>
      </w:r>
    </w:p>
  </w:footnote>
  <w:footnote w:type="continuationSeparator" w:id="0">
    <w:p w14:paraId="30EA0B27" w14:textId="77777777" w:rsidR="00F26D14" w:rsidRDefault="00F26D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10F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BEF5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5EF1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D1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26D14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B8C94"/>
  <w15:chartTrackingRefBased/>
  <w15:docId w15:val="{A4608394-E743-4B8E-965D-01E9D372F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26D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2022-08-05T07:06:00Z</dcterms:created>
  <dcterms:modified xsi:type="dcterms:W3CDTF">2022-08-05T07:06:00Z</dcterms:modified>
</cp:coreProperties>
</file>